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B87A" w14:textId="77777777" w:rsid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PHILIP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7D860BB0" w14:textId="026372BE" w:rsid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Goldsmith.</w:t>
      </w:r>
    </w:p>
    <w:p w14:paraId="1A7B6A4F" w14:textId="77777777" w:rsid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AA067C" w14:textId="77777777" w:rsid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C775DA" w14:textId="77777777" w:rsid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Dec.1473</w:t>
      </w:r>
      <w:r>
        <w:rPr>
          <w:rFonts w:ascii="Times New Roman" w:hAnsi="Times New Roman" w:cs="Times New Roman"/>
          <w:sz w:val="24"/>
          <w:szCs w:val="24"/>
        </w:rPr>
        <w:tab/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Mettyngham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gentleman(q.v.), made him an executor of his</w:t>
      </w:r>
    </w:p>
    <w:p w14:paraId="4300E584" w14:textId="77777777" w:rsid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Will.     (C.C.R. 1468-76 pp.20-1)</w:t>
      </w:r>
    </w:p>
    <w:p w14:paraId="1471D112" w14:textId="77777777" w:rsid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6E6A64" w14:textId="77777777" w:rsid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F469C7" w14:textId="77777777" w:rsid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2022</w:t>
      </w:r>
    </w:p>
    <w:p w14:paraId="7F365AD6" w14:textId="1E8ABD0E" w:rsidR="00EE3A9F" w:rsidRP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FC53F6" w14:textId="519D1FC1" w:rsidR="00EE3A9F" w:rsidRP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9B2622" w14:textId="4E417111" w:rsidR="00EE3A9F" w:rsidRP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1F9750" w14:textId="42F8CD41" w:rsidR="00EE3A9F" w:rsidRPr="00EE3A9F" w:rsidRDefault="00EE3A9F" w:rsidP="00EE3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C5F192" w14:textId="4728617D" w:rsidR="001F65EF" w:rsidRPr="001F65EF" w:rsidRDefault="001F65E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1F65EF" w:rsidRPr="001F65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85D97" w14:textId="77777777" w:rsidR="001F65EF" w:rsidRDefault="001F65EF" w:rsidP="009139A6">
      <w:r>
        <w:separator/>
      </w:r>
    </w:p>
  </w:endnote>
  <w:endnote w:type="continuationSeparator" w:id="0">
    <w:p w14:paraId="3488FEB9" w14:textId="77777777" w:rsidR="001F65EF" w:rsidRDefault="001F65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07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D4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7D5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7DA4E" w14:textId="77777777" w:rsidR="001F65EF" w:rsidRDefault="001F65EF" w:rsidP="009139A6">
      <w:r>
        <w:separator/>
      </w:r>
    </w:p>
  </w:footnote>
  <w:footnote w:type="continuationSeparator" w:id="0">
    <w:p w14:paraId="7E5ABDF5" w14:textId="77777777" w:rsidR="001F65EF" w:rsidRDefault="001F65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01C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57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CA5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5EF"/>
    <w:rsid w:val="000666E0"/>
    <w:rsid w:val="00144050"/>
    <w:rsid w:val="001F65EF"/>
    <w:rsid w:val="0023210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6109"/>
    <w:rsid w:val="00EB3209"/>
    <w:rsid w:val="00EE3A9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52DF2"/>
  <w15:chartTrackingRefBased/>
  <w15:docId w15:val="{E8C1CB87-B9EA-41E9-B093-08F18701C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2022-06-06T14:46:00Z</dcterms:created>
  <dcterms:modified xsi:type="dcterms:W3CDTF">2022-06-06T16:08:00Z</dcterms:modified>
</cp:coreProperties>
</file>